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2D4A0D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</w:t>
      </w:r>
      <w:r w:rsidR="00BD4490">
        <w:rPr>
          <w:rFonts w:ascii="Times New Roman" w:eastAsia="Times New Roman" w:hAnsi="Times New Roman" w:cs="Times New Roman"/>
          <w:b/>
          <w:sz w:val="24"/>
          <w:szCs w:val="24"/>
        </w:rPr>
        <w:t>iny i Miasta Odolanów  (sektor 4</w:t>
      </w: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BD4490">
        <w:rPr>
          <w:rFonts w:ascii="Times New Roman" w:hAnsi="Times New Roman" w:cs="Times New Roman"/>
          <w:b/>
        </w:rPr>
        <w:t>ZP.271.2.24</w:t>
      </w:r>
      <w:r w:rsidR="002D4A0D" w:rsidRPr="002D4A0D">
        <w:rPr>
          <w:rFonts w:ascii="Times New Roman" w:hAnsi="Times New Roman" w:cs="Times New Roman"/>
          <w:b/>
        </w:rPr>
        <w:t>.2021</w:t>
      </w:r>
    </w:p>
    <w:p w:rsidR="00F50B70" w:rsidRPr="00F50B70" w:rsidRDefault="00F50B70" w:rsidP="00F50B7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2D4A0D" w:rsidRPr="002D4A0D">
        <w:rPr>
          <w:rFonts w:ascii="Times New Roman" w:hAnsi="Times New Roman"/>
          <w:b/>
          <w:sz w:val="24"/>
        </w:rPr>
        <w:t>6</w:t>
      </w:r>
      <w:r w:rsidR="00852217">
        <w:rPr>
          <w:rFonts w:ascii="Times New Roman" w:hAnsi="Times New Roman"/>
          <w:b/>
          <w:sz w:val="24"/>
        </w:rPr>
        <w:t xml:space="preserve"> A</w:t>
      </w:r>
      <w:bookmarkStart w:id="0" w:name="_GoBack"/>
      <w:bookmarkEnd w:id="0"/>
    </w:p>
    <w:p w:rsidR="00517820" w:rsidRPr="00EC244D" w:rsidRDefault="00517820" w:rsidP="00517820">
      <w:pPr>
        <w:pStyle w:val="p"/>
        <w:rPr>
          <w:rFonts w:ascii="Times New Roman" w:hAnsi="Times New Roman" w:cs="Times New Roman"/>
          <w:b/>
          <w:sz w:val="24"/>
          <w:szCs w:val="24"/>
        </w:rPr>
      </w:pP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EC244D"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A21B81" w:rsidTr="00A21B81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A21B81" w:rsidTr="00A21B81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Co 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 xml:space="preserve">najmniej </w:t>
            </w:r>
            <w:r>
              <w:rPr>
                <w:rFonts w:ascii="Times New Roman" w:hAnsi="Times New Roman" w:cs="Times New Roman"/>
              </w:rPr>
              <w:t>dwoma specjalistycznymi samochodami - śmieciarkami przystosowanymi do opróżniania pojemników 60, 120, 240 i 1100 litrowych wraz z lokalizatorem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055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 xml:space="preserve">jednym samochodami typu </w:t>
            </w:r>
            <w:proofErr w:type="spellStart"/>
            <w:r>
              <w:rPr>
                <w:rFonts w:ascii="Times New Roman" w:hAnsi="Times New Roman" w:cs="Times New Roman"/>
              </w:rPr>
              <w:t>hakowiec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>
              <w:rPr>
                <w:rFonts w:ascii="Times New Roman" w:hAnsi="Times New Roman" w:cs="Times New Roman"/>
              </w:rPr>
              <w:t>bramowiec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wraz z urządzeniem lokalizującym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jednym samochodami przystosowanymi do odbioru odpadów z pojemników typu igloo (HDS) wyposażonymi w urządzenia lokalizujące</w:t>
            </w:r>
            <w:r>
              <w:rPr>
                <w:rFonts w:ascii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dwoma samochodami ciężarowymi do odbioru odpadów selektywnych z urządzeniem lokalizującym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A21B81" w:rsidRDefault="00A21B81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  <w:sz w:val="24"/>
          <w:szCs w:val="24"/>
        </w:rPr>
      </w:pPr>
      <w:r>
        <w:rPr>
          <w:b/>
          <w:sz w:val="24"/>
          <w:szCs w:val="24"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odpadów.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>
        <w:rPr>
          <w:rFonts w:ascii="Times New Roman" w:hAnsi="Times New Roman"/>
          <w:i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sz w:val="24"/>
          <w:szCs w:val="24"/>
        </w:rPr>
        <w:t>. Dz. U. z 2018, poz.1600 ze zm.).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A21B81" w:rsidRDefault="00A21B81" w:rsidP="00A21B81">
      <w:pPr>
        <w:pStyle w:val="p"/>
      </w:pPr>
    </w:p>
    <w:p w:rsidR="00A21B81" w:rsidRDefault="00A21B81" w:rsidP="00A21B81">
      <w:pPr>
        <w:pStyle w:val="p"/>
      </w:pPr>
    </w:p>
    <w:p w:rsidR="00A21B81" w:rsidRDefault="00A21B81" w:rsidP="00A21B81">
      <w:pPr>
        <w:pStyle w:val="center"/>
      </w:pPr>
    </w:p>
    <w:p w:rsidR="00001341" w:rsidRPr="00EB7DE1" w:rsidRDefault="00001341" w:rsidP="00A21B81">
      <w:pPr>
        <w:pStyle w:val="center"/>
        <w:rPr>
          <w:rFonts w:ascii="Calibri" w:eastAsia="Calibri" w:hAnsi="Calibri" w:cs="Times New Roman"/>
          <w:b/>
          <w:bCs/>
          <w:sz w:val="16"/>
          <w:szCs w:val="16"/>
        </w:rPr>
      </w:pPr>
    </w:p>
    <w:sectPr w:rsidR="00001341" w:rsidRPr="00EB7DE1" w:rsidSect="00EB0C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A0D" w:rsidRDefault="002D4A0D" w:rsidP="002D4A0D">
      <w:pPr>
        <w:spacing w:after="0" w:line="240" w:lineRule="auto"/>
      </w:pPr>
      <w:r>
        <w:separator/>
      </w:r>
    </w:p>
  </w:endnote>
  <w:end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A0D" w:rsidRDefault="002D4A0D" w:rsidP="002D4A0D">
      <w:pPr>
        <w:spacing w:after="0" w:line="240" w:lineRule="auto"/>
      </w:pPr>
      <w:r>
        <w:separator/>
      </w:r>
    </w:p>
  </w:footnote>
  <w:foot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19"/>
    <w:rsid w:val="00001341"/>
    <w:rsid w:val="00024A11"/>
    <w:rsid w:val="00122A19"/>
    <w:rsid w:val="002D4A0D"/>
    <w:rsid w:val="00324E26"/>
    <w:rsid w:val="003372CE"/>
    <w:rsid w:val="004B56FE"/>
    <w:rsid w:val="00517820"/>
    <w:rsid w:val="0065737F"/>
    <w:rsid w:val="006C3AAD"/>
    <w:rsid w:val="00852217"/>
    <w:rsid w:val="00A21B81"/>
    <w:rsid w:val="00BD4490"/>
    <w:rsid w:val="00BF549F"/>
    <w:rsid w:val="00CE0544"/>
    <w:rsid w:val="00D317D2"/>
    <w:rsid w:val="00EB7DE1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34068-68A5-4972-9DA0-62672C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A21B81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A21B81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26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4</cp:revision>
  <cp:lastPrinted>2021-08-10T07:53:00Z</cp:lastPrinted>
  <dcterms:created xsi:type="dcterms:W3CDTF">2021-08-10T07:53:00Z</dcterms:created>
  <dcterms:modified xsi:type="dcterms:W3CDTF">2021-08-13T12:16:00Z</dcterms:modified>
</cp:coreProperties>
</file>